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79" w:rsidRPr="00553368" w:rsidRDefault="004D2979" w:rsidP="00EE4EB6">
      <w:pPr>
        <w:shd w:val="clear" w:color="auto" w:fill="FFFFFF"/>
        <w:autoSpaceDE w:val="0"/>
        <w:autoSpaceDN w:val="0"/>
        <w:adjustRightInd w:val="0"/>
        <w:ind w:left="6660"/>
        <w:jc w:val="right"/>
        <w:outlineLvl w:val="1"/>
        <w:rPr>
          <w:sz w:val="22"/>
          <w:szCs w:val="22"/>
        </w:rPr>
      </w:pPr>
      <w:r w:rsidRPr="00553368">
        <w:rPr>
          <w:sz w:val="22"/>
          <w:szCs w:val="22"/>
        </w:rPr>
        <w:t>Приложение 2</w:t>
      </w:r>
    </w:p>
    <w:p w:rsidR="004D2979" w:rsidRPr="003677F3" w:rsidRDefault="004D2979" w:rsidP="003677F3">
      <w:pPr>
        <w:shd w:val="clear" w:color="auto" w:fill="FFFFFF"/>
        <w:tabs>
          <w:tab w:val="left" w:pos="9900"/>
        </w:tabs>
        <w:autoSpaceDE w:val="0"/>
        <w:autoSpaceDN w:val="0"/>
        <w:adjustRightInd w:val="0"/>
        <w:ind w:left="6660"/>
        <w:jc w:val="right"/>
        <w:outlineLvl w:val="1"/>
        <w:rPr>
          <w:iCs/>
          <w:sz w:val="22"/>
          <w:szCs w:val="22"/>
        </w:rPr>
      </w:pPr>
      <w:r w:rsidRPr="00553368">
        <w:rPr>
          <w:sz w:val="22"/>
          <w:szCs w:val="22"/>
        </w:rPr>
        <w:t xml:space="preserve">к </w:t>
      </w:r>
      <w:r w:rsidRPr="003677F3">
        <w:rPr>
          <w:sz w:val="22"/>
          <w:szCs w:val="22"/>
        </w:rPr>
        <w:t xml:space="preserve">Муниципальной </w:t>
      </w:r>
      <w:r w:rsidRPr="003677F3">
        <w:rPr>
          <w:iCs/>
          <w:sz w:val="22"/>
          <w:szCs w:val="22"/>
        </w:rPr>
        <w:t xml:space="preserve">программе города Ржева Тверской области </w:t>
      </w:r>
    </w:p>
    <w:p w:rsidR="004D2979" w:rsidRPr="003677F3" w:rsidRDefault="004D2979" w:rsidP="003677F3">
      <w:pPr>
        <w:shd w:val="clear" w:color="auto" w:fill="FFFFFF"/>
        <w:jc w:val="right"/>
        <w:rPr>
          <w:sz w:val="22"/>
          <w:szCs w:val="22"/>
        </w:rPr>
      </w:pPr>
      <w:r w:rsidRPr="003677F3"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«Развитие туризма </w:t>
      </w:r>
      <w:r w:rsidRPr="003677F3">
        <w:rPr>
          <w:sz w:val="22"/>
          <w:szCs w:val="22"/>
        </w:rPr>
        <w:t xml:space="preserve"> города Ржева                                                                                             </w:t>
      </w:r>
      <w:r>
        <w:rPr>
          <w:sz w:val="22"/>
          <w:szCs w:val="22"/>
        </w:rPr>
        <w:t xml:space="preserve">       Тверской области» на 2022-2027</w:t>
      </w:r>
      <w:r w:rsidRPr="003677F3">
        <w:rPr>
          <w:sz w:val="22"/>
          <w:szCs w:val="22"/>
        </w:rPr>
        <w:t xml:space="preserve"> годы</w:t>
      </w:r>
    </w:p>
    <w:p w:rsidR="004D2979" w:rsidRDefault="004D2979" w:rsidP="00EE4EB6">
      <w:pPr>
        <w:shd w:val="clear" w:color="auto" w:fill="FFFFFF"/>
        <w:autoSpaceDE w:val="0"/>
        <w:autoSpaceDN w:val="0"/>
        <w:adjustRightInd w:val="0"/>
        <w:ind w:left="7200"/>
        <w:jc w:val="both"/>
        <w:outlineLvl w:val="1"/>
        <w:rPr>
          <w:b/>
          <w:iCs/>
          <w:sz w:val="22"/>
          <w:szCs w:val="22"/>
        </w:rPr>
      </w:pPr>
    </w:p>
    <w:p w:rsidR="004D2979" w:rsidRPr="003677F3" w:rsidRDefault="004D2979" w:rsidP="00EE4EB6">
      <w:pPr>
        <w:shd w:val="clear" w:color="auto" w:fill="FFFFFF"/>
        <w:autoSpaceDE w:val="0"/>
        <w:autoSpaceDN w:val="0"/>
        <w:adjustRightInd w:val="0"/>
        <w:ind w:left="7200"/>
        <w:jc w:val="both"/>
        <w:outlineLvl w:val="1"/>
        <w:rPr>
          <w:b/>
          <w:iCs/>
          <w:sz w:val="22"/>
          <w:szCs w:val="22"/>
        </w:rPr>
      </w:pPr>
    </w:p>
    <w:p w:rsidR="004D2979" w:rsidRPr="00EC508B" w:rsidRDefault="004D2979" w:rsidP="00EE4EB6">
      <w:pPr>
        <w:shd w:val="clear" w:color="auto" w:fill="FFFFFF"/>
        <w:jc w:val="center"/>
        <w:rPr>
          <w:b/>
          <w:sz w:val="28"/>
          <w:szCs w:val="28"/>
        </w:rPr>
      </w:pPr>
      <w:r w:rsidRPr="00EC508B">
        <w:rPr>
          <w:b/>
          <w:sz w:val="28"/>
          <w:szCs w:val="28"/>
        </w:rPr>
        <w:t>Характеристика</w:t>
      </w:r>
    </w:p>
    <w:p w:rsidR="004D2979" w:rsidRPr="00DB235C" w:rsidRDefault="004D2979" w:rsidP="00EE4EB6">
      <w:pPr>
        <w:shd w:val="clear" w:color="auto" w:fill="FFFFFF"/>
        <w:jc w:val="center"/>
        <w:rPr>
          <w:b/>
          <w:sz w:val="28"/>
          <w:szCs w:val="28"/>
        </w:rPr>
      </w:pPr>
      <w:r w:rsidRPr="00DB235C">
        <w:rPr>
          <w:b/>
          <w:sz w:val="28"/>
          <w:szCs w:val="28"/>
        </w:rPr>
        <w:t>основных показателей Муниципальной программы города Ржева  Тверской области</w:t>
      </w:r>
    </w:p>
    <w:p w:rsidR="004D2979" w:rsidRPr="00DB235C" w:rsidRDefault="004D2979" w:rsidP="00B671D4">
      <w:pPr>
        <w:shd w:val="clear" w:color="auto" w:fill="FFFFFF"/>
        <w:jc w:val="center"/>
        <w:rPr>
          <w:b/>
          <w:sz w:val="28"/>
          <w:szCs w:val="28"/>
        </w:rPr>
      </w:pPr>
      <w:r w:rsidRPr="00DB235C">
        <w:rPr>
          <w:b/>
          <w:sz w:val="28"/>
          <w:szCs w:val="28"/>
        </w:rPr>
        <w:t>«Развитие туризма  города</w:t>
      </w:r>
      <w:r>
        <w:rPr>
          <w:b/>
          <w:sz w:val="28"/>
          <w:szCs w:val="28"/>
        </w:rPr>
        <w:t xml:space="preserve"> Ржева Тверской области» на 2022-2027</w:t>
      </w:r>
      <w:r w:rsidRPr="00DB235C">
        <w:rPr>
          <w:b/>
          <w:sz w:val="28"/>
          <w:szCs w:val="28"/>
        </w:rPr>
        <w:t xml:space="preserve"> годы</w:t>
      </w:r>
    </w:p>
    <w:p w:rsidR="004D2979" w:rsidRDefault="004D2979" w:rsidP="001439C7">
      <w:pPr>
        <w:pStyle w:val="ConsPlusNormal"/>
        <w:ind w:firstLine="540"/>
        <w:jc w:val="both"/>
      </w:pPr>
    </w:p>
    <w:p w:rsidR="004D2979" w:rsidRPr="003E608C" w:rsidRDefault="004D2979" w:rsidP="001439C7">
      <w:pPr>
        <w:pStyle w:val="ConsPlusNormal"/>
        <w:ind w:firstLine="540"/>
        <w:jc w:val="both"/>
        <w:rPr>
          <w:sz w:val="24"/>
          <w:szCs w:val="24"/>
        </w:rPr>
      </w:pPr>
    </w:p>
    <w:p w:rsidR="004D2979" w:rsidRPr="003E608C" w:rsidRDefault="004D2979" w:rsidP="003E608C">
      <w:pPr>
        <w:pStyle w:val="ConsPlusNormal"/>
        <w:ind w:firstLine="540"/>
        <w:jc w:val="both"/>
        <w:rPr>
          <w:sz w:val="24"/>
          <w:szCs w:val="24"/>
        </w:rPr>
      </w:pPr>
      <w:r w:rsidRPr="003E608C">
        <w:rPr>
          <w:sz w:val="24"/>
          <w:szCs w:val="24"/>
        </w:rPr>
        <w:t xml:space="preserve">1. Программа </w:t>
      </w:r>
      <w:r>
        <w:rPr>
          <w:sz w:val="24"/>
          <w:szCs w:val="24"/>
        </w:rPr>
        <w:t>–</w:t>
      </w:r>
      <w:r w:rsidRPr="003E608C">
        <w:rPr>
          <w:sz w:val="24"/>
          <w:szCs w:val="24"/>
        </w:rPr>
        <w:t xml:space="preserve"> муниципальная программа города Ржева Тверской области.</w:t>
      </w:r>
    </w:p>
    <w:p w:rsidR="004D2979" w:rsidRPr="003E608C" w:rsidRDefault="004D2979" w:rsidP="003E608C">
      <w:pPr>
        <w:pStyle w:val="ConsPlusNormal"/>
        <w:ind w:firstLine="540"/>
        <w:jc w:val="both"/>
        <w:rPr>
          <w:sz w:val="24"/>
          <w:szCs w:val="24"/>
        </w:rPr>
      </w:pPr>
      <w:r w:rsidRPr="003E608C">
        <w:rPr>
          <w:sz w:val="24"/>
          <w:szCs w:val="24"/>
        </w:rPr>
        <w:t xml:space="preserve">2. Цель </w:t>
      </w:r>
      <w:r>
        <w:rPr>
          <w:sz w:val="24"/>
          <w:szCs w:val="24"/>
        </w:rPr>
        <w:t>–</w:t>
      </w:r>
      <w:r w:rsidRPr="003E608C">
        <w:rPr>
          <w:sz w:val="24"/>
          <w:szCs w:val="24"/>
        </w:rPr>
        <w:t xml:space="preserve"> цель муниципальной программы города Ржева Тверской области.</w:t>
      </w:r>
    </w:p>
    <w:p w:rsidR="004D2979" w:rsidRPr="003E608C" w:rsidRDefault="004D2979" w:rsidP="003E608C">
      <w:pPr>
        <w:pStyle w:val="ConsPlusNormal"/>
        <w:ind w:firstLine="540"/>
        <w:jc w:val="both"/>
        <w:rPr>
          <w:sz w:val="24"/>
          <w:szCs w:val="24"/>
        </w:rPr>
      </w:pPr>
      <w:r w:rsidRPr="003E608C">
        <w:rPr>
          <w:sz w:val="24"/>
          <w:szCs w:val="24"/>
        </w:rPr>
        <w:t xml:space="preserve">3. Подпрограмма </w:t>
      </w:r>
      <w:r>
        <w:rPr>
          <w:sz w:val="24"/>
          <w:szCs w:val="24"/>
        </w:rPr>
        <w:t>–</w:t>
      </w:r>
      <w:r w:rsidRPr="003E608C">
        <w:rPr>
          <w:sz w:val="24"/>
          <w:szCs w:val="24"/>
        </w:rPr>
        <w:t xml:space="preserve"> подпрограмма муниципальной программы города Ржева Тверской области.</w:t>
      </w:r>
    </w:p>
    <w:p w:rsidR="004D2979" w:rsidRPr="003E608C" w:rsidRDefault="004D2979" w:rsidP="003E608C">
      <w:pPr>
        <w:pStyle w:val="ConsPlusNormal"/>
        <w:ind w:firstLine="540"/>
        <w:jc w:val="both"/>
        <w:rPr>
          <w:sz w:val="24"/>
          <w:szCs w:val="24"/>
        </w:rPr>
      </w:pPr>
      <w:r w:rsidRPr="003E608C">
        <w:rPr>
          <w:sz w:val="24"/>
          <w:szCs w:val="24"/>
        </w:rPr>
        <w:t xml:space="preserve">4. Задача </w:t>
      </w:r>
      <w:r>
        <w:rPr>
          <w:sz w:val="24"/>
          <w:szCs w:val="24"/>
        </w:rPr>
        <w:t>–</w:t>
      </w:r>
      <w:r w:rsidRPr="003E608C">
        <w:rPr>
          <w:sz w:val="24"/>
          <w:szCs w:val="24"/>
        </w:rPr>
        <w:t xml:space="preserve"> задача подпрограммы.</w:t>
      </w:r>
    </w:p>
    <w:p w:rsidR="004D2979" w:rsidRPr="003E608C" w:rsidRDefault="004D2979" w:rsidP="003E608C">
      <w:pPr>
        <w:pStyle w:val="ConsPlusNormal"/>
        <w:ind w:firstLine="540"/>
        <w:jc w:val="both"/>
        <w:rPr>
          <w:sz w:val="24"/>
          <w:szCs w:val="24"/>
        </w:rPr>
      </w:pPr>
      <w:r w:rsidRPr="003E608C">
        <w:rPr>
          <w:sz w:val="24"/>
          <w:szCs w:val="24"/>
        </w:rPr>
        <w:t xml:space="preserve">5. Показатель </w:t>
      </w:r>
      <w:r>
        <w:rPr>
          <w:sz w:val="24"/>
          <w:szCs w:val="24"/>
        </w:rPr>
        <w:t>–</w:t>
      </w:r>
      <w:r w:rsidRPr="003E608C">
        <w:rPr>
          <w:sz w:val="24"/>
          <w:szCs w:val="24"/>
        </w:rPr>
        <w:t xml:space="preserve"> показатель цели программы, показатель задачи подпрограммы.</w:t>
      </w:r>
    </w:p>
    <w:p w:rsidR="004D2979" w:rsidRPr="009F7A31" w:rsidRDefault="004D2979" w:rsidP="00EE4EB6">
      <w:pPr>
        <w:shd w:val="clear" w:color="auto" w:fill="FFFFFF"/>
        <w:jc w:val="both"/>
        <w:rPr>
          <w:sz w:val="16"/>
          <w:szCs w:val="16"/>
        </w:rPr>
      </w:pPr>
    </w:p>
    <w:tbl>
      <w:tblPr>
        <w:tblW w:w="14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80"/>
      </w:tblPr>
      <w:tblGrid>
        <w:gridCol w:w="5495"/>
        <w:gridCol w:w="34"/>
        <w:gridCol w:w="1242"/>
        <w:gridCol w:w="3719"/>
        <w:gridCol w:w="3864"/>
      </w:tblGrid>
      <w:tr w:rsidR="004D2979" w:rsidRPr="009F7A31" w:rsidTr="000D546B">
        <w:trPr>
          <w:trHeight w:val="6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9905BB" w:rsidRDefault="004D2979" w:rsidP="000B27FD">
            <w:pPr>
              <w:shd w:val="clear" w:color="auto" w:fill="FFFFFF"/>
              <w:ind w:left="28" w:hanging="28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9905BB" w:rsidRDefault="004D2979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 xml:space="preserve">Единица </w:t>
            </w:r>
          </w:p>
          <w:p w:rsidR="004D2979" w:rsidRPr="009905BB" w:rsidRDefault="004D2979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9905BB" w:rsidRDefault="004D2979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9905BB" w:rsidRDefault="004D2979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 xml:space="preserve">Источник получения информации для расчета значения </w:t>
            </w:r>
          </w:p>
          <w:p w:rsidR="004D2979" w:rsidRPr="009905BB" w:rsidRDefault="004D2979" w:rsidP="000B27FD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9905BB">
              <w:rPr>
                <w:b/>
                <w:sz w:val="22"/>
                <w:szCs w:val="22"/>
              </w:rPr>
              <w:t>показателя</w:t>
            </w:r>
          </w:p>
        </w:tc>
      </w:tr>
      <w:tr w:rsidR="004D2979" w:rsidRPr="002474CA" w:rsidTr="003E608C">
        <w:trPr>
          <w:trHeight w:val="4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Default="004D2979" w:rsidP="003E608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  <w:p w:rsidR="004D2979" w:rsidRDefault="004D2979" w:rsidP="003E608C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905BB">
              <w:rPr>
                <w:b/>
                <w:sz w:val="22"/>
                <w:szCs w:val="22"/>
              </w:rPr>
              <w:t>Муниципальная программа города Ржева Тверской области «</w:t>
            </w:r>
            <w:r>
              <w:rPr>
                <w:b/>
                <w:sz w:val="22"/>
                <w:szCs w:val="22"/>
              </w:rPr>
              <w:t>Р</w:t>
            </w:r>
            <w:r w:rsidRPr="009905BB">
              <w:rPr>
                <w:b/>
                <w:sz w:val="22"/>
                <w:szCs w:val="22"/>
              </w:rPr>
              <w:t>азвитие туризма города Ржева Тверской области» на 2</w:t>
            </w:r>
            <w:r>
              <w:rPr>
                <w:b/>
                <w:sz w:val="22"/>
                <w:szCs w:val="22"/>
              </w:rPr>
              <w:t>022-2027</w:t>
            </w:r>
            <w:r w:rsidRPr="009905BB">
              <w:rPr>
                <w:b/>
                <w:sz w:val="22"/>
                <w:szCs w:val="22"/>
              </w:rPr>
              <w:t xml:space="preserve"> годы</w:t>
            </w:r>
          </w:p>
          <w:p w:rsidR="004D2979" w:rsidRPr="003E608C" w:rsidRDefault="004D2979" w:rsidP="003E608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2474CA" w:rsidRDefault="004D2979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2474CA" w:rsidRDefault="004D2979" w:rsidP="00F10CA8">
            <w:pPr>
              <w:shd w:val="clear" w:color="auto" w:fill="FFFFFF"/>
              <w:contextualSpacing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2474CA" w:rsidRDefault="004D2979" w:rsidP="000B27FD">
            <w:pPr>
              <w:shd w:val="clear" w:color="auto" w:fill="FFFFFF"/>
              <w:contextualSpacing/>
              <w:jc w:val="center"/>
            </w:pPr>
          </w:p>
        </w:tc>
      </w:tr>
      <w:tr w:rsidR="004D2979" w:rsidRPr="002474CA" w:rsidTr="000D546B">
        <w:trPr>
          <w:trHeight w:val="8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Default="004D2979" w:rsidP="00F10CA8">
            <w:pPr>
              <w:rPr>
                <w:sz w:val="22"/>
                <w:szCs w:val="22"/>
              </w:rPr>
            </w:pPr>
            <w:r w:rsidRPr="002474CA">
              <w:rPr>
                <w:b/>
                <w:bCs/>
                <w:sz w:val="22"/>
                <w:szCs w:val="22"/>
              </w:rPr>
              <w:t xml:space="preserve">Цель </w:t>
            </w:r>
            <w:r w:rsidRPr="002474CA">
              <w:rPr>
                <w:b/>
                <w:sz w:val="22"/>
                <w:szCs w:val="22"/>
              </w:rPr>
              <w:t>1</w:t>
            </w:r>
            <w:r w:rsidRPr="002474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DB235C">
              <w:rPr>
                <w:sz w:val="22"/>
                <w:szCs w:val="22"/>
              </w:rPr>
              <w:t>Создание на территории города Ржева комфортной туристской среды, направленной на повышение конкурентной способности на туристском рынке</w:t>
            </w:r>
            <w:r>
              <w:rPr>
                <w:sz w:val="22"/>
                <w:szCs w:val="22"/>
              </w:rPr>
              <w:t>»</w:t>
            </w:r>
          </w:p>
          <w:p w:rsidR="004D2979" w:rsidRPr="003677F3" w:rsidRDefault="004D2979" w:rsidP="00F10CA8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2474CA" w:rsidRDefault="004D2979" w:rsidP="000B27FD">
            <w:pPr>
              <w:shd w:val="clear" w:color="auto" w:fill="FFFFFF"/>
              <w:contextualSpacing/>
              <w:jc w:val="center"/>
            </w:pPr>
            <w:r w:rsidRPr="002474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2474CA" w:rsidRDefault="004D2979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2474CA" w:rsidRDefault="004D2979" w:rsidP="000B27FD">
            <w:pPr>
              <w:shd w:val="clear" w:color="auto" w:fill="FFFFFF"/>
              <w:contextualSpacing/>
              <w:jc w:val="center"/>
            </w:pPr>
          </w:p>
        </w:tc>
      </w:tr>
      <w:tr w:rsidR="004D2979" w:rsidRPr="00AE0AAB" w:rsidTr="0057390F">
        <w:trPr>
          <w:trHeight w:val="4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Pr="00AE0AAB" w:rsidRDefault="004D2979" w:rsidP="00F10CA8">
            <w:pPr>
              <w:rPr>
                <w:b/>
              </w:rPr>
            </w:pPr>
            <w:r>
              <w:rPr>
                <w:sz w:val="22"/>
                <w:szCs w:val="22"/>
              </w:rPr>
              <w:t>Показатель 1 «</w:t>
            </w:r>
            <w:r w:rsidRPr="0057390F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уристический поток в город Ржев</w:t>
            </w:r>
            <w:r w:rsidRPr="0057390F">
              <w:rPr>
                <w:sz w:val="22"/>
                <w:szCs w:val="22"/>
              </w:rPr>
              <w:t xml:space="preserve"> Тверской области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1439C7">
            <w:pPr>
              <w:jc w:val="center"/>
            </w:pPr>
            <w:r>
              <w:rPr>
                <w:sz w:val="22"/>
                <w:szCs w:val="22"/>
              </w:rPr>
              <w:t>человек</w:t>
            </w:r>
          </w:p>
          <w:p w:rsidR="004D2979" w:rsidRPr="00AE0AAB" w:rsidRDefault="004D2979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05785B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Default="004D2979" w:rsidP="00DB235C">
            <w:pPr>
              <w:shd w:val="clear" w:color="auto" w:fill="FFFFFF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  <w:p w:rsidR="004D2979" w:rsidRPr="00AE0AAB" w:rsidRDefault="004D2979" w:rsidP="00DB235C">
            <w:pPr>
              <w:shd w:val="clear" w:color="auto" w:fill="FFFFFF"/>
              <w:contextualSpacing/>
              <w:jc w:val="center"/>
            </w:pPr>
          </w:p>
        </w:tc>
      </w:tr>
      <w:tr w:rsidR="004D2979" w:rsidRPr="00AE0AAB" w:rsidTr="000D546B">
        <w:trPr>
          <w:trHeight w:val="38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Default="004D2979" w:rsidP="00990283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>Показатель 2 «</w:t>
            </w:r>
            <w:r w:rsidRPr="0057390F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объектов туристического показа, созданных на территории города Ржева Тверской области»</w:t>
            </w:r>
          </w:p>
          <w:p w:rsidR="004D2979" w:rsidRPr="003E608C" w:rsidRDefault="004D2979" w:rsidP="0099028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Default="004D2979" w:rsidP="000B27FD">
            <w:pPr>
              <w:shd w:val="clear" w:color="auto" w:fill="FFFFFF"/>
              <w:contextualSpacing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05785B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DB235C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4D2979" w:rsidRPr="00AE0AAB" w:rsidTr="00EA5C88">
        <w:tc>
          <w:tcPr>
            <w:tcW w:w="14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2979" w:rsidRPr="000D546B" w:rsidRDefault="004D2979" w:rsidP="000D546B">
            <w:pPr>
              <w:rPr>
                <w:b/>
                <w:bCs/>
                <w:sz w:val="16"/>
                <w:szCs w:val="16"/>
              </w:rPr>
            </w:pPr>
          </w:p>
          <w:p w:rsidR="004D2979" w:rsidRDefault="004D2979" w:rsidP="00600E00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Подпрограмма  «</w:t>
            </w:r>
            <w:r w:rsidRPr="00DB235C">
              <w:rPr>
                <w:b/>
                <w:bCs/>
                <w:sz w:val="22"/>
                <w:szCs w:val="22"/>
              </w:rPr>
              <w:t>Создание в городе Ржеве комфортной среды для туристов и экскурсантов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  <w:p w:rsidR="004D2979" w:rsidRPr="000D546B" w:rsidRDefault="004D2979" w:rsidP="000D546B">
            <w:pPr>
              <w:rPr>
                <w:sz w:val="16"/>
                <w:szCs w:val="16"/>
              </w:rPr>
            </w:pPr>
          </w:p>
        </w:tc>
      </w:tr>
      <w:tr w:rsidR="004D2979" w:rsidRPr="00AE0AAB" w:rsidTr="00F10CA8">
        <w:trPr>
          <w:trHeight w:val="722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Pr="00AE0AAB" w:rsidRDefault="004D2979" w:rsidP="00F10CA8">
            <w:r>
              <w:rPr>
                <w:b/>
                <w:bCs/>
                <w:color w:val="000000"/>
                <w:sz w:val="22"/>
                <w:szCs w:val="22"/>
              </w:rPr>
              <w:t>Задача  1  «</w:t>
            </w:r>
            <w:r w:rsidRPr="00DB235C">
              <w:rPr>
                <w:b/>
                <w:bCs/>
                <w:color w:val="000000"/>
                <w:sz w:val="22"/>
                <w:szCs w:val="22"/>
              </w:rPr>
              <w:t>Содействие созданию инфраструктуры по наиболее значимым направлениям развития туризма в городе Ржеве Тверской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Pr="00AE0AAB" w:rsidRDefault="004D2979" w:rsidP="000B27FD">
            <w:pPr>
              <w:jc w:val="center"/>
            </w:pPr>
          </w:p>
        </w:tc>
      </w:tr>
      <w:tr w:rsidR="004D2979" w:rsidRPr="00AE0AAB" w:rsidTr="00BC0E26">
        <w:trPr>
          <w:trHeight w:val="864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Pr="009B21CD" w:rsidRDefault="004D2979" w:rsidP="0078279D">
            <w:pPr>
              <w:rPr>
                <w:b/>
                <w:bCs/>
                <w:color w:val="000000"/>
              </w:rPr>
            </w:pPr>
            <w:r w:rsidRPr="00DB235C">
              <w:rPr>
                <w:i/>
                <w:iCs/>
                <w:color w:val="000000"/>
                <w:sz w:val="22"/>
                <w:szCs w:val="22"/>
              </w:rPr>
              <w:t xml:space="preserve">Показатель </w:t>
            </w:r>
            <w:r>
              <w:rPr>
                <w:iCs/>
                <w:color w:val="000000"/>
                <w:sz w:val="22"/>
                <w:szCs w:val="22"/>
              </w:rPr>
              <w:t>«</w:t>
            </w:r>
            <w:r w:rsidRPr="00DB235C">
              <w:rPr>
                <w:iCs/>
                <w:color w:val="000000"/>
                <w:sz w:val="22"/>
                <w:szCs w:val="22"/>
              </w:rPr>
              <w:t>Количество  проектов, реализованных в сфере туризма и гостеприимства в городе Ржеве по итогам года</w:t>
            </w:r>
            <w:r>
              <w:rPr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DB235C">
            <w:pPr>
              <w:jc w:val="center"/>
            </w:pPr>
            <w:r>
              <w:rPr>
                <w:sz w:val="22"/>
                <w:szCs w:val="22"/>
              </w:rPr>
              <w:t>ед.</w:t>
            </w:r>
          </w:p>
          <w:p w:rsidR="004D2979" w:rsidRPr="009B21CD" w:rsidRDefault="004D2979" w:rsidP="000B27FD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9B21CD" w:rsidRDefault="004D2979" w:rsidP="003677F3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AE0AAB">
              <w:rPr>
                <w:sz w:val="22"/>
                <w:szCs w:val="22"/>
              </w:rPr>
              <w:t>Абсолютная величина</w:t>
            </w:r>
            <w:r w:rsidRPr="009B21CD">
              <w:rPr>
                <w:color w:val="000000"/>
              </w:rPr>
              <w:t xml:space="preserve"> 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DB235C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Отчетные данные </w:t>
            </w:r>
            <w:r w:rsidRPr="00AE0AAB">
              <w:rPr>
                <w:color w:val="000000"/>
                <w:sz w:val="22"/>
                <w:szCs w:val="22"/>
              </w:rPr>
              <w:t>Отдела молодежной политики и туризма администрации города Ржева</w:t>
            </w:r>
          </w:p>
        </w:tc>
      </w:tr>
      <w:tr w:rsidR="004D2979" w:rsidRPr="00AE0AAB" w:rsidTr="00F10CA8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Pr="003E608C" w:rsidRDefault="004D2979" w:rsidP="00BC0E26">
            <w:pPr>
              <w:rPr>
                <w:bCs/>
                <w:color w:val="000000"/>
                <w:sz w:val="22"/>
                <w:szCs w:val="22"/>
              </w:rPr>
            </w:pPr>
            <w:r w:rsidRPr="003E608C">
              <w:rPr>
                <w:b/>
                <w:sz w:val="22"/>
                <w:szCs w:val="22"/>
              </w:rPr>
              <w:t>Задача  2 «Создание условий для появления и развития объектов туристского показа в городе Ржеве Тверской области»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0B27FD">
            <w:pPr>
              <w:shd w:val="clear" w:color="auto" w:fill="FFFFFF"/>
              <w:contextualSpacing/>
              <w:jc w:val="center"/>
            </w:pPr>
            <w:r w:rsidRPr="00AE0A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0B27FD">
            <w:pPr>
              <w:shd w:val="clear" w:color="auto" w:fill="FFFFFF"/>
              <w:contextualSpacing/>
              <w:jc w:val="center"/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AE0AAB" w:rsidRDefault="004D2979" w:rsidP="000B27FD">
            <w:pPr>
              <w:shd w:val="clear" w:color="auto" w:fill="FFFFFF"/>
              <w:contextualSpacing/>
              <w:jc w:val="center"/>
            </w:pPr>
          </w:p>
        </w:tc>
      </w:tr>
      <w:tr w:rsidR="004D2979" w:rsidRPr="00AE0AAB" w:rsidTr="003E608C">
        <w:trPr>
          <w:trHeight w:val="854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Pr="003E608C" w:rsidRDefault="004D2979" w:rsidP="00DB235C">
            <w:pPr>
              <w:rPr>
                <w:i/>
                <w:iCs/>
                <w:sz w:val="22"/>
                <w:szCs w:val="22"/>
              </w:rPr>
            </w:pPr>
            <w:r w:rsidRPr="003E608C">
              <w:rPr>
                <w:i/>
                <w:iCs/>
                <w:sz w:val="22"/>
                <w:szCs w:val="22"/>
              </w:rPr>
              <w:t xml:space="preserve">Показатель 1  </w:t>
            </w:r>
            <w:r w:rsidRPr="003E608C">
              <w:rPr>
                <w:iCs/>
                <w:sz w:val="22"/>
                <w:szCs w:val="22"/>
              </w:rPr>
              <w:t>«Количество посетителей событийных мероприятий, проведенных на территории города Ржева»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3677F3" w:rsidRDefault="004D2979" w:rsidP="00DB2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3677F3" w:rsidRDefault="004D2979" w:rsidP="0005785B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Pr="003677F3" w:rsidRDefault="004D2979" w:rsidP="000B27FD">
            <w:pPr>
              <w:jc w:val="center"/>
              <w:rPr>
                <w:color w:val="000000"/>
              </w:rPr>
            </w:pPr>
            <w:r w:rsidRPr="003677F3">
              <w:rPr>
                <w:color w:val="000000"/>
                <w:sz w:val="22"/>
                <w:szCs w:val="22"/>
              </w:rPr>
              <w:t>Отчетные данные Отдела молодежной политики и туризма администрации города Ржева</w:t>
            </w:r>
          </w:p>
        </w:tc>
      </w:tr>
      <w:tr w:rsidR="004D2979" w:rsidRPr="00AE0AAB" w:rsidTr="003E608C">
        <w:trPr>
          <w:trHeight w:val="76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Pr="003E608C" w:rsidRDefault="004D2979" w:rsidP="00DB235C">
            <w:pPr>
              <w:rPr>
                <w:i/>
                <w:iCs/>
                <w:sz w:val="22"/>
                <w:szCs w:val="22"/>
              </w:rPr>
            </w:pPr>
            <w:r w:rsidRPr="003E608C">
              <w:rPr>
                <w:i/>
                <w:iCs/>
                <w:sz w:val="22"/>
                <w:szCs w:val="22"/>
              </w:rPr>
              <w:t xml:space="preserve">Показатель 2 </w:t>
            </w:r>
            <w:r w:rsidRPr="003E608C">
              <w:rPr>
                <w:iCs/>
                <w:sz w:val="22"/>
                <w:szCs w:val="22"/>
              </w:rPr>
              <w:t>«К</w:t>
            </w:r>
            <w:r w:rsidRPr="003E608C">
              <w:rPr>
                <w:sz w:val="22"/>
                <w:szCs w:val="22"/>
              </w:rPr>
              <w:t>оличество проведенных городом Ржевом массовых мероприятий, в том числе и событийных, для жителей города и туристов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3677F3" w:rsidRDefault="004D2979" w:rsidP="00E04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2979" w:rsidRPr="003677F3" w:rsidRDefault="004D2979" w:rsidP="00E04E9D">
            <w:pPr>
              <w:shd w:val="clear" w:color="auto" w:fill="FFFFFF"/>
              <w:contextualSpacing/>
              <w:jc w:val="center"/>
              <w:rPr>
                <w:color w:val="000000"/>
              </w:rPr>
            </w:pPr>
            <w:r w:rsidRPr="00AE0AAB">
              <w:rPr>
                <w:sz w:val="22"/>
                <w:szCs w:val="22"/>
              </w:rPr>
              <w:t>Абсолютная величина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979" w:rsidRPr="003677F3" w:rsidRDefault="004D2979" w:rsidP="00E04E9D">
            <w:pPr>
              <w:jc w:val="center"/>
              <w:rPr>
                <w:color w:val="000000"/>
              </w:rPr>
            </w:pPr>
            <w:r w:rsidRPr="003677F3">
              <w:rPr>
                <w:color w:val="000000"/>
                <w:sz w:val="22"/>
                <w:szCs w:val="22"/>
              </w:rPr>
              <w:t>Отчетные данные Отдела молодежной политики и туризма администрации города Ржева</w:t>
            </w:r>
          </w:p>
        </w:tc>
      </w:tr>
    </w:tbl>
    <w:p w:rsidR="004D2979" w:rsidRPr="00AE0AAB" w:rsidRDefault="004D2979">
      <w:pPr>
        <w:rPr>
          <w:sz w:val="22"/>
          <w:szCs w:val="22"/>
        </w:rPr>
      </w:pPr>
    </w:p>
    <w:sectPr w:rsidR="004D2979" w:rsidRPr="00AE0AAB" w:rsidSect="00B671D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505BA"/>
    <w:multiLevelType w:val="hybridMultilevel"/>
    <w:tmpl w:val="8F74E324"/>
    <w:lvl w:ilvl="0" w:tplc="87D8F5A6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EB6"/>
    <w:rsid w:val="0005785B"/>
    <w:rsid w:val="000674DB"/>
    <w:rsid w:val="00082FE2"/>
    <w:rsid w:val="000B1D32"/>
    <w:rsid w:val="000B27FD"/>
    <w:rsid w:val="000D546B"/>
    <w:rsid w:val="00114886"/>
    <w:rsid w:val="001439C7"/>
    <w:rsid w:val="0016325A"/>
    <w:rsid w:val="001722B2"/>
    <w:rsid w:val="00172949"/>
    <w:rsid w:val="001C1CC0"/>
    <w:rsid w:val="001C7E4E"/>
    <w:rsid w:val="001F2C20"/>
    <w:rsid w:val="002474CA"/>
    <w:rsid w:val="002F380A"/>
    <w:rsid w:val="00311857"/>
    <w:rsid w:val="003677F3"/>
    <w:rsid w:val="00371024"/>
    <w:rsid w:val="003A45AE"/>
    <w:rsid w:val="003D2E0F"/>
    <w:rsid w:val="003E608C"/>
    <w:rsid w:val="00441FC3"/>
    <w:rsid w:val="004D2979"/>
    <w:rsid w:val="004E250C"/>
    <w:rsid w:val="0051578E"/>
    <w:rsid w:val="00553368"/>
    <w:rsid w:val="0057390F"/>
    <w:rsid w:val="00575EE6"/>
    <w:rsid w:val="00590EAB"/>
    <w:rsid w:val="005A1E43"/>
    <w:rsid w:val="005B7BC6"/>
    <w:rsid w:val="005F2CD4"/>
    <w:rsid w:val="00600E00"/>
    <w:rsid w:val="006301D2"/>
    <w:rsid w:val="006E6E7D"/>
    <w:rsid w:val="00773BF1"/>
    <w:rsid w:val="007764E3"/>
    <w:rsid w:val="0078279D"/>
    <w:rsid w:val="0079211E"/>
    <w:rsid w:val="007F5ADB"/>
    <w:rsid w:val="00841707"/>
    <w:rsid w:val="00842931"/>
    <w:rsid w:val="008919A2"/>
    <w:rsid w:val="00897403"/>
    <w:rsid w:val="00990283"/>
    <w:rsid w:val="009905BB"/>
    <w:rsid w:val="009B21CD"/>
    <w:rsid w:val="009C09CD"/>
    <w:rsid w:val="009F7A31"/>
    <w:rsid w:val="00A61F2E"/>
    <w:rsid w:val="00A6320B"/>
    <w:rsid w:val="00AE0AAB"/>
    <w:rsid w:val="00AE1BCC"/>
    <w:rsid w:val="00AE560E"/>
    <w:rsid w:val="00B671D4"/>
    <w:rsid w:val="00B76B23"/>
    <w:rsid w:val="00BA0800"/>
    <w:rsid w:val="00BB0708"/>
    <w:rsid w:val="00BB6CB3"/>
    <w:rsid w:val="00BC0E26"/>
    <w:rsid w:val="00C56A62"/>
    <w:rsid w:val="00CA4CBF"/>
    <w:rsid w:val="00DB235C"/>
    <w:rsid w:val="00DB4EDA"/>
    <w:rsid w:val="00DE0107"/>
    <w:rsid w:val="00DF39DF"/>
    <w:rsid w:val="00E03646"/>
    <w:rsid w:val="00E04E9D"/>
    <w:rsid w:val="00E11E0A"/>
    <w:rsid w:val="00E9393E"/>
    <w:rsid w:val="00EA5C88"/>
    <w:rsid w:val="00EA78F6"/>
    <w:rsid w:val="00EB0A86"/>
    <w:rsid w:val="00EC508B"/>
    <w:rsid w:val="00EE4EB6"/>
    <w:rsid w:val="00F10CA8"/>
    <w:rsid w:val="00F42A92"/>
    <w:rsid w:val="00F7604D"/>
    <w:rsid w:val="00FA1758"/>
    <w:rsid w:val="00FB01C7"/>
    <w:rsid w:val="00FD0364"/>
    <w:rsid w:val="00FE200A"/>
    <w:rsid w:val="00FE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E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E4EB6"/>
    <w:rPr>
      <w:rFonts w:cs="Times New Roman"/>
    </w:rPr>
  </w:style>
  <w:style w:type="paragraph" w:styleId="NormalWeb">
    <w:name w:val="Normal (Web)"/>
    <w:basedOn w:val="Normal"/>
    <w:uiPriority w:val="99"/>
    <w:rsid w:val="00EE4EB6"/>
    <w:pPr>
      <w:spacing w:after="60"/>
      <w:ind w:firstLine="400"/>
      <w:jc w:val="both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1439C7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404</Words>
  <Characters>2306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Пользовтель</dc:creator>
  <cp:keywords/>
  <dc:description/>
  <cp:lastModifiedBy>mahinistka</cp:lastModifiedBy>
  <cp:revision>8</cp:revision>
  <cp:lastPrinted>2018-05-25T06:38:00Z</cp:lastPrinted>
  <dcterms:created xsi:type="dcterms:W3CDTF">2018-05-23T08:33:00Z</dcterms:created>
  <dcterms:modified xsi:type="dcterms:W3CDTF">2022-02-28T11:51:00Z</dcterms:modified>
</cp:coreProperties>
</file>